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AA2" w:rsidRDefault="00E54AA2" w:rsidP="00E54A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LECHEMER</w:t>
      </w:r>
      <w:r>
        <w:rPr>
          <w:rFonts w:ascii="Times New Roman" w:hAnsi="Times New Roman" w:cs="Times New Roman"/>
        </w:rPr>
        <w:tab/>
        <w:t>(fl.1435)</w:t>
      </w:r>
    </w:p>
    <w:p w:rsidR="00E54AA2" w:rsidRDefault="00E54AA2" w:rsidP="00E54A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Kempsey.</w:t>
      </w:r>
    </w:p>
    <w:p w:rsidR="00E54AA2" w:rsidRDefault="00E54AA2" w:rsidP="00E54AA2">
      <w:pPr>
        <w:rPr>
          <w:rFonts w:ascii="Times New Roman" w:hAnsi="Times New Roman" w:cs="Times New Roman"/>
        </w:rPr>
      </w:pPr>
    </w:p>
    <w:p w:rsidR="00E54AA2" w:rsidRDefault="00E54AA2" w:rsidP="00E54AA2">
      <w:pPr>
        <w:rPr>
          <w:rFonts w:ascii="Times New Roman" w:hAnsi="Times New Roman" w:cs="Times New Roman"/>
        </w:rPr>
      </w:pPr>
    </w:p>
    <w:p w:rsidR="00E54AA2" w:rsidRDefault="00E54AA2" w:rsidP="00E54A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Mar.1435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Pershore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E54AA2" w:rsidRDefault="00E54AA2" w:rsidP="00E54A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Worcestershire, into land of the late Sir Walter de la Pole(q.v.).</w:t>
      </w:r>
    </w:p>
    <w:p w:rsidR="00E54AA2" w:rsidRDefault="00E54AA2" w:rsidP="00E54A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24-207)</w:t>
      </w:r>
    </w:p>
    <w:p w:rsidR="00E54AA2" w:rsidRDefault="00E54AA2" w:rsidP="00E54AA2">
      <w:pPr>
        <w:rPr>
          <w:rFonts w:ascii="Times New Roman" w:hAnsi="Times New Roman" w:cs="Times New Roman"/>
        </w:rPr>
      </w:pPr>
    </w:p>
    <w:p w:rsidR="00E54AA2" w:rsidRDefault="00E54AA2" w:rsidP="00E54AA2">
      <w:pPr>
        <w:rPr>
          <w:rFonts w:ascii="Times New Roman" w:hAnsi="Times New Roman" w:cs="Times New Roman"/>
        </w:rPr>
      </w:pPr>
    </w:p>
    <w:p w:rsidR="00E54AA2" w:rsidRPr="00CD5157" w:rsidRDefault="00E54AA2" w:rsidP="00E54A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2F86" w:rsidRPr="00E71FC3" w:rsidRDefault="00E54AA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A2" w:rsidRDefault="00E54AA2" w:rsidP="00E71FC3">
      <w:r>
        <w:separator/>
      </w:r>
    </w:p>
  </w:endnote>
  <w:endnote w:type="continuationSeparator" w:id="0">
    <w:p w:rsidR="00E54AA2" w:rsidRDefault="00E54A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A2" w:rsidRDefault="00E54AA2" w:rsidP="00E71FC3">
      <w:r>
        <w:separator/>
      </w:r>
    </w:p>
  </w:footnote>
  <w:footnote w:type="continuationSeparator" w:id="0">
    <w:p w:rsidR="00E54AA2" w:rsidRDefault="00E54A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AA2"/>
    <w:rsid w:val="00AB52E8"/>
    <w:rsid w:val="00B16D3F"/>
    <w:rsid w:val="00E54A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11297C-4EE2-40E8-A38A-4E9AA3E8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54AA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54A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2016-05-09T21:48:00Z</dcterms:created>
  <dcterms:modified xsi:type="dcterms:W3CDTF">2016-05-09T21:49:00Z</dcterms:modified>
</cp:coreProperties>
</file>